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978D3" w14:textId="77777777" w:rsidR="00B7215F" w:rsidRDefault="00B7215F" w:rsidP="001126C9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Приложение №1 к</w:t>
      </w:r>
    </w:p>
    <w:p w14:paraId="772CF13E" w14:textId="77777777" w:rsidR="00B7215F" w:rsidRDefault="00B7215F" w:rsidP="001126C9">
      <w:pPr>
        <w:tabs>
          <w:tab w:val="center" w:pos="4843"/>
        </w:tabs>
        <w:spacing w:line="276" w:lineRule="auto"/>
        <w:jc w:val="right"/>
      </w:pPr>
      <w:r>
        <w:t>постановлению администрации</w:t>
      </w:r>
    </w:p>
    <w:p w14:paraId="122FD961" w14:textId="77777777" w:rsidR="00B7215F" w:rsidRDefault="00B7215F" w:rsidP="001126C9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города Благовещенска</w:t>
      </w:r>
    </w:p>
    <w:p w14:paraId="50B30979" w14:textId="297984C4" w:rsidR="00B7215F" w:rsidRDefault="00B7215F" w:rsidP="001126C9">
      <w:pPr>
        <w:tabs>
          <w:tab w:val="center" w:pos="4843"/>
        </w:tabs>
        <w:jc w:val="right"/>
      </w:pPr>
      <w:r>
        <w:rPr>
          <w:sz w:val="20"/>
        </w:rPr>
        <w:t xml:space="preserve">                 </w:t>
      </w:r>
      <w:r>
        <w:t xml:space="preserve">от </w:t>
      </w:r>
      <w:r w:rsidR="001126C9">
        <w:t>17.08.2026 № 4414</w:t>
      </w:r>
    </w:p>
    <w:p w14:paraId="7F7F3960" w14:textId="77777777" w:rsidR="00B7215F" w:rsidRDefault="00B7215F" w:rsidP="00B7215F">
      <w:pPr>
        <w:tabs>
          <w:tab w:val="center" w:pos="4843"/>
        </w:tabs>
        <w:jc w:val="right"/>
      </w:pPr>
    </w:p>
    <w:p w14:paraId="4EC91095" w14:textId="77777777" w:rsidR="002C4550" w:rsidRDefault="002C4550" w:rsidP="00B7215F">
      <w:pPr>
        <w:tabs>
          <w:tab w:val="center" w:pos="4843"/>
        </w:tabs>
        <w:jc w:val="right"/>
      </w:pPr>
    </w:p>
    <w:p w14:paraId="128E15F3" w14:textId="77777777" w:rsidR="00B7215F" w:rsidRPr="009A392E" w:rsidRDefault="00B7215F" w:rsidP="002C4550">
      <w:pPr>
        <w:tabs>
          <w:tab w:val="center" w:pos="4843"/>
        </w:tabs>
        <w:jc w:val="center"/>
        <w:rPr>
          <w:sz w:val="28"/>
        </w:rPr>
      </w:pPr>
      <w:r w:rsidRPr="009A392E">
        <w:rPr>
          <w:sz w:val="28"/>
        </w:rPr>
        <w:t>Схема расположения границ публичного сервитута на кадастровом плане</w:t>
      </w:r>
    </w:p>
    <w:p w14:paraId="6FECBB61" w14:textId="77777777" w:rsidR="00B7215F" w:rsidRPr="009A392E" w:rsidRDefault="00B7215F" w:rsidP="002C4550">
      <w:pPr>
        <w:tabs>
          <w:tab w:val="center" w:pos="4843"/>
        </w:tabs>
        <w:jc w:val="center"/>
        <w:rPr>
          <w:sz w:val="28"/>
        </w:rPr>
      </w:pPr>
      <w:r w:rsidRPr="009A392E">
        <w:rPr>
          <w:sz w:val="28"/>
        </w:rPr>
        <w:t>территории</w:t>
      </w:r>
    </w:p>
    <w:p w14:paraId="67DD699A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97"/>
        <w:gridCol w:w="2281"/>
        <w:gridCol w:w="2095"/>
      </w:tblGrid>
      <w:tr w:rsidR="00AC6226" w:rsidRPr="009F101B" w14:paraId="3F2E8983" w14:textId="77777777" w:rsidTr="00E439FA">
        <w:trPr>
          <w:jc w:val="center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326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F841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C3F8D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ED71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</w:t>
            </w:r>
            <w:r w:rsidR="001A77EE" w:rsidRPr="001A77EE">
              <w:rPr>
                <w:szCs w:val="22"/>
              </w:rPr>
              <w:t xml:space="preserve"> </w:t>
            </w:r>
            <w:r w:rsidRPr="009F101B">
              <w:rPr>
                <w:szCs w:val="22"/>
              </w:rPr>
              <w:t>м.</w:t>
            </w:r>
          </w:p>
        </w:tc>
      </w:tr>
      <w:tr w:rsidR="00E439FA" w:rsidRPr="009F101B" w14:paraId="71C87308" w14:textId="77777777" w:rsidTr="00E439FA">
        <w:trPr>
          <w:trHeight w:val="801"/>
          <w:jc w:val="center"/>
        </w:trPr>
        <w:tc>
          <w:tcPr>
            <w:tcW w:w="7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5E3F9A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3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BAEF0D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1F71CC85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6BBFDB76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210975">
              <w:rPr>
                <w:szCs w:val="22"/>
              </w:rPr>
              <w:t>Для размещения сети</w:t>
            </w:r>
            <w:r w:rsidRPr="009F101B">
              <w:rPr>
                <w:szCs w:val="22"/>
              </w:rPr>
              <w:t xml:space="preserve"> </w:t>
            </w:r>
            <w:r>
              <w:rPr>
                <w:szCs w:val="22"/>
              </w:rPr>
              <w:t>водоотведения</w:t>
            </w:r>
          </w:p>
          <w:p w14:paraId="3A533335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24E03D1D" w14:textId="77777777" w:rsidR="00E439FA" w:rsidRPr="009F101B" w:rsidRDefault="00B617A4" w:rsidP="00602D9A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B617A4">
              <w:rPr>
                <w:szCs w:val="22"/>
              </w:rPr>
              <w:t>Амурская область, городской округ город Благовещенск, город Благовещенск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95589A" w14:textId="77777777" w:rsidR="00E439FA" w:rsidRPr="009F101B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5F1DAA">
              <w:rPr>
                <w:szCs w:val="22"/>
              </w:rPr>
              <w:t>28:01:0</w:t>
            </w:r>
            <w:r>
              <w:rPr>
                <w:szCs w:val="22"/>
              </w:rPr>
              <w:t xml:space="preserve">00000:154 (обособленный </w:t>
            </w:r>
            <w:proofErr w:type="spellStart"/>
            <w:r>
              <w:rPr>
                <w:szCs w:val="22"/>
              </w:rPr>
              <w:t>зу</w:t>
            </w:r>
            <w:proofErr w:type="spellEnd"/>
            <w:r>
              <w:rPr>
                <w:szCs w:val="22"/>
              </w:rPr>
              <w:t xml:space="preserve"> </w:t>
            </w:r>
            <w:r w:rsidRPr="006A04C0">
              <w:rPr>
                <w:szCs w:val="22"/>
              </w:rPr>
              <w:t>28:01:120001:21</w:t>
            </w:r>
            <w:r>
              <w:rPr>
                <w:szCs w:val="22"/>
              </w:rPr>
              <w:t>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4E856" w14:textId="77777777" w:rsidR="00E439FA" w:rsidRDefault="00B617A4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36</w:t>
            </w:r>
          </w:p>
          <w:p w14:paraId="7D01DD4A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4B936CF9" w14:textId="77777777" w:rsidR="00E439FA" w:rsidRPr="009F101B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E439FA" w:rsidRPr="009F101B" w14:paraId="5A287F0D" w14:textId="77777777" w:rsidTr="00E439FA">
        <w:trPr>
          <w:trHeight w:val="1059"/>
          <w:jc w:val="center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1ED4C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94BF6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3DD8E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28:01:000000:155</w:t>
            </w:r>
          </w:p>
          <w:p w14:paraId="1C676B7A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(</w:t>
            </w:r>
            <w:r w:rsidRPr="006A04C0">
              <w:rPr>
                <w:szCs w:val="22"/>
              </w:rPr>
              <w:t>обособленны</w:t>
            </w:r>
            <w:r w:rsidR="0094494F">
              <w:rPr>
                <w:szCs w:val="22"/>
              </w:rPr>
              <w:t>е</w:t>
            </w:r>
            <w:r w:rsidRPr="006A04C0">
              <w:rPr>
                <w:szCs w:val="22"/>
              </w:rPr>
              <w:t xml:space="preserve"> </w:t>
            </w:r>
            <w:proofErr w:type="spellStart"/>
            <w:r w:rsidRPr="006A04C0">
              <w:rPr>
                <w:szCs w:val="22"/>
              </w:rPr>
              <w:t>зу</w:t>
            </w:r>
            <w:proofErr w:type="spellEnd"/>
            <w:r w:rsidRPr="006A04C0">
              <w:rPr>
                <w:szCs w:val="22"/>
              </w:rPr>
              <w:t xml:space="preserve"> </w:t>
            </w:r>
            <w:r w:rsidRPr="00E439FA">
              <w:rPr>
                <w:szCs w:val="22"/>
              </w:rPr>
              <w:t>28:01:040718:40</w:t>
            </w:r>
            <w:r w:rsidR="0094494F">
              <w:rPr>
                <w:szCs w:val="22"/>
              </w:rPr>
              <w:t>,</w:t>
            </w:r>
          </w:p>
          <w:p w14:paraId="4692E775" w14:textId="77777777" w:rsidR="00E439FA" w:rsidRPr="005F1DA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E439FA">
              <w:rPr>
                <w:szCs w:val="22"/>
              </w:rPr>
              <w:t>28:01:040717:30</w:t>
            </w:r>
            <w:r>
              <w:rPr>
                <w:szCs w:val="22"/>
              </w:rPr>
              <w:t>)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C65FEE" w14:textId="77777777" w:rsidR="00E439FA" w:rsidRDefault="00B617A4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75</w:t>
            </w:r>
          </w:p>
          <w:p w14:paraId="315ADA92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057FD3DB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  <w:p w14:paraId="13EF309C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E439FA" w:rsidRPr="009F101B" w14:paraId="52946E8C" w14:textId="77777777" w:rsidTr="00E439FA">
        <w:trPr>
          <w:trHeight w:val="510"/>
          <w:jc w:val="center"/>
        </w:trPr>
        <w:tc>
          <w:tcPr>
            <w:tcW w:w="7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F0045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A3C26" w14:textId="77777777" w:rsidR="00E439FA" w:rsidRPr="009F101B" w:rsidRDefault="00E439FA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42328F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5F1DAA">
              <w:rPr>
                <w:szCs w:val="22"/>
              </w:rPr>
              <w:t>28:01:</w:t>
            </w:r>
            <w:r>
              <w:rPr>
                <w:szCs w:val="22"/>
              </w:rPr>
              <w:t>020524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A46A1" w14:textId="77777777" w:rsidR="00E439FA" w:rsidRDefault="00E439FA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E439FA">
              <w:rPr>
                <w:szCs w:val="22"/>
              </w:rPr>
              <w:t>116</w:t>
            </w:r>
          </w:p>
        </w:tc>
      </w:tr>
      <w:tr w:rsidR="002C4550" w:rsidRPr="009F101B" w14:paraId="401BB9DA" w14:textId="77777777" w:rsidTr="00061F39">
        <w:trPr>
          <w:trHeight w:val="278"/>
          <w:jc w:val="center"/>
        </w:trPr>
        <w:tc>
          <w:tcPr>
            <w:tcW w:w="744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C59B" w14:textId="77777777" w:rsidR="002C4550" w:rsidRPr="009F101B" w:rsidRDefault="002C4550" w:rsidP="002C4550">
            <w:pPr>
              <w:tabs>
                <w:tab w:val="left" w:pos="240"/>
                <w:tab w:val="center" w:pos="4843"/>
              </w:tabs>
              <w:jc w:val="right"/>
              <w:rPr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68F7D" w14:textId="77777777" w:rsidR="002C4550" w:rsidRPr="009F101B" w:rsidRDefault="002C4550" w:rsidP="00E439FA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227</w:t>
            </w:r>
          </w:p>
        </w:tc>
      </w:tr>
    </w:tbl>
    <w:p w14:paraId="02B5BB63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4"/>
        <w:gridCol w:w="2912"/>
        <w:gridCol w:w="2621"/>
      </w:tblGrid>
      <w:tr w:rsidR="00602D9A" w:rsidRPr="00602D9A" w14:paraId="64F77C16" w14:textId="77777777" w:rsidTr="005206C5">
        <w:trPr>
          <w:trHeight w:val="54"/>
          <w:jc w:val="center"/>
        </w:trPr>
        <w:tc>
          <w:tcPr>
            <w:tcW w:w="3914" w:type="dxa"/>
            <w:vMerge w:val="restart"/>
            <w:vAlign w:val="center"/>
          </w:tcPr>
          <w:p w14:paraId="10E27A9E" w14:textId="77777777" w:rsidR="00602D9A" w:rsidRPr="00602D9A" w:rsidRDefault="00602D9A" w:rsidP="00602D9A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Обозначение</w:t>
            </w:r>
          </w:p>
          <w:p w14:paraId="5B86B4F9" w14:textId="77777777" w:rsid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характерных</w:t>
            </w:r>
          </w:p>
          <w:p w14:paraId="59D9A06D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 xml:space="preserve"> точек границ</w:t>
            </w:r>
          </w:p>
        </w:tc>
        <w:tc>
          <w:tcPr>
            <w:tcW w:w="5533" w:type="dxa"/>
            <w:gridSpan w:val="2"/>
            <w:vAlign w:val="center"/>
          </w:tcPr>
          <w:p w14:paraId="0CEC6BFD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Координаты, м</w:t>
            </w:r>
          </w:p>
        </w:tc>
      </w:tr>
      <w:tr w:rsidR="00602D9A" w:rsidRPr="00602D9A" w14:paraId="0CC9530D" w14:textId="77777777" w:rsidTr="006A04C0">
        <w:trPr>
          <w:trHeight w:val="54"/>
          <w:jc w:val="center"/>
        </w:trPr>
        <w:tc>
          <w:tcPr>
            <w:tcW w:w="3914" w:type="dxa"/>
            <w:vMerge/>
            <w:vAlign w:val="center"/>
          </w:tcPr>
          <w:p w14:paraId="05603428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</w:p>
        </w:tc>
        <w:tc>
          <w:tcPr>
            <w:tcW w:w="2912" w:type="dxa"/>
            <w:vAlign w:val="center"/>
          </w:tcPr>
          <w:p w14:paraId="56BDA60A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Х</w:t>
            </w:r>
          </w:p>
        </w:tc>
        <w:tc>
          <w:tcPr>
            <w:tcW w:w="2621" w:type="dxa"/>
            <w:vAlign w:val="center"/>
          </w:tcPr>
          <w:p w14:paraId="4497C0B9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Y</w:t>
            </w:r>
          </w:p>
        </w:tc>
      </w:tr>
      <w:tr w:rsidR="00602D9A" w:rsidRPr="00602D9A" w14:paraId="189AEF7F" w14:textId="77777777" w:rsidTr="006A04C0">
        <w:trPr>
          <w:trHeight w:val="54"/>
          <w:jc w:val="center"/>
        </w:trPr>
        <w:tc>
          <w:tcPr>
            <w:tcW w:w="3914" w:type="dxa"/>
            <w:vAlign w:val="center"/>
          </w:tcPr>
          <w:p w14:paraId="2283C509" w14:textId="77777777" w:rsidR="00602D9A" w:rsidRPr="00602D9A" w:rsidRDefault="00602D9A" w:rsidP="00C43F00">
            <w:pPr>
              <w:pStyle w:val="1"/>
              <w:jc w:val="center"/>
              <w:rPr>
                <w:szCs w:val="24"/>
              </w:rPr>
            </w:pPr>
            <w:r w:rsidRPr="00602D9A">
              <w:rPr>
                <w:szCs w:val="24"/>
              </w:rPr>
              <w:t>1</w:t>
            </w:r>
          </w:p>
        </w:tc>
        <w:tc>
          <w:tcPr>
            <w:tcW w:w="2912" w:type="dxa"/>
            <w:vAlign w:val="center"/>
          </w:tcPr>
          <w:p w14:paraId="342A9D4C" w14:textId="77777777" w:rsidR="00602D9A" w:rsidRPr="00602D9A" w:rsidRDefault="00602D9A" w:rsidP="00C43F00">
            <w:pPr>
              <w:pStyle w:val="a3"/>
              <w:jc w:val="center"/>
            </w:pPr>
            <w:r w:rsidRPr="00602D9A">
              <w:t>2</w:t>
            </w:r>
          </w:p>
        </w:tc>
        <w:tc>
          <w:tcPr>
            <w:tcW w:w="2621" w:type="dxa"/>
            <w:vAlign w:val="center"/>
          </w:tcPr>
          <w:p w14:paraId="61E13AD5" w14:textId="77777777" w:rsidR="00602D9A" w:rsidRPr="00602D9A" w:rsidRDefault="00602D9A" w:rsidP="00C43F00">
            <w:pPr>
              <w:pStyle w:val="1"/>
              <w:jc w:val="center"/>
              <w:rPr>
                <w:szCs w:val="24"/>
                <w:lang w:val="en-US"/>
              </w:rPr>
            </w:pPr>
            <w:r w:rsidRPr="00602D9A">
              <w:rPr>
                <w:szCs w:val="24"/>
                <w:lang w:val="en-US"/>
              </w:rPr>
              <w:t>3</w:t>
            </w:r>
          </w:p>
        </w:tc>
      </w:tr>
      <w:tr w:rsidR="006A04C0" w:rsidRPr="00602D9A" w14:paraId="29E61EF9" w14:textId="77777777" w:rsidTr="006A04C0">
        <w:trPr>
          <w:trHeight w:val="54"/>
          <w:jc w:val="center"/>
        </w:trPr>
        <w:tc>
          <w:tcPr>
            <w:tcW w:w="3914" w:type="dxa"/>
          </w:tcPr>
          <w:p w14:paraId="0AE2A71E" w14:textId="77777777" w:rsidR="006A04C0" w:rsidRPr="00D95890" w:rsidRDefault="006A04C0" w:rsidP="006A04C0">
            <w:pPr>
              <w:jc w:val="center"/>
            </w:pPr>
            <w:r w:rsidRPr="00D95890">
              <w:t>Граница1(1)</w:t>
            </w:r>
          </w:p>
        </w:tc>
        <w:tc>
          <w:tcPr>
            <w:tcW w:w="2912" w:type="dxa"/>
          </w:tcPr>
          <w:p w14:paraId="3431E46B" w14:textId="77777777" w:rsidR="006A04C0" w:rsidRPr="00D95890" w:rsidRDefault="006A04C0" w:rsidP="006A04C0">
            <w:pPr>
              <w:jc w:val="center"/>
            </w:pPr>
            <w:r w:rsidRPr="00D95890">
              <w:t>–</w:t>
            </w:r>
          </w:p>
        </w:tc>
        <w:tc>
          <w:tcPr>
            <w:tcW w:w="2621" w:type="dxa"/>
          </w:tcPr>
          <w:p w14:paraId="7914B163" w14:textId="77777777" w:rsidR="006A04C0" w:rsidRPr="00D95890" w:rsidRDefault="006A04C0" w:rsidP="006A04C0">
            <w:pPr>
              <w:jc w:val="center"/>
            </w:pPr>
            <w:r w:rsidRPr="00D95890">
              <w:t>–</w:t>
            </w:r>
          </w:p>
        </w:tc>
      </w:tr>
      <w:tr w:rsidR="006A04C0" w:rsidRPr="00602D9A" w14:paraId="00604516" w14:textId="77777777" w:rsidTr="006A04C0">
        <w:trPr>
          <w:trHeight w:val="54"/>
          <w:jc w:val="center"/>
        </w:trPr>
        <w:tc>
          <w:tcPr>
            <w:tcW w:w="3914" w:type="dxa"/>
          </w:tcPr>
          <w:p w14:paraId="7C3F019B" w14:textId="77777777" w:rsidR="006A04C0" w:rsidRPr="00D95890" w:rsidRDefault="006A04C0" w:rsidP="006A04C0">
            <w:pPr>
              <w:jc w:val="center"/>
            </w:pPr>
            <w:r w:rsidRPr="00D95890">
              <w:t>1</w:t>
            </w:r>
          </w:p>
        </w:tc>
        <w:tc>
          <w:tcPr>
            <w:tcW w:w="2912" w:type="dxa"/>
          </w:tcPr>
          <w:p w14:paraId="182D9EA2" w14:textId="77777777" w:rsidR="006A04C0" w:rsidRPr="00D95890" w:rsidRDefault="006A04C0" w:rsidP="006A04C0">
            <w:pPr>
              <w:jc w:val="center"/>
            </w:pPr>
            <w:r w:rsidRPr="00D95890">
              <w:t>458694.26</w:t>
            </w:r>
          </w:p>
        </w:tc>
        <w:tc>
          <w:tcPr>
            <w:tcW w:w="2621" w:type="dxa"/>
          </w:tcPr>
          <w:p w14:paraId="292B6221" w14:textId="77777777" w:rsidR="006A04C0" w:rsidRPr="00D95890" w:rsidRDefault="006A04C0" w:rsidP="006A04C0">
            <w:pPr>
              <w:jc w:val="center"/>
            </w:pPr>
            <w:r w:rsidRPr="00D95890">
              <w:t>3289301.23</w:t>
            </w:r>
          </w:p>
        </w:tc>
      </w:tr>
      <w:tr w:rsidR="006A04C0" w:rsidRPr="00602D9A" w14:paraId="6E17A3B8" w14:textId="77777777" w:rsidTr="006A04C0">
        <w:trPr>
          <w:trHeight w:val="54"/>
          <w:jc w:val="center"/>
        </w:trPr>
        <w:tc>
          <w:tcPr>
            <w:tcW w:w="3914" w:type="dxa"/>
          </w:tcPr>
          <w:p w14:paraId="08472035" w14:textId="77777777" w:rsidR="006A04C0" w:rsidRPr="00D95890" w:rsidRDefault="006A04C0" w:rsidP="006A04C0">
            <w:pPr>
              <w:jc w:val="center"/>
            </w:pPr>
            <w:r w:rsidRPr="00D95890">
              <w:t>2</w:t>
            </w:r>
          </w:p>
        </w:tc>
        <w:tc>
          <w:tcPr>
            <w:tcW w:w="2912" w:type="dxa"/>
          </w:tcPr>
          <w:p w14:paraId="2BAB421C" w14:textId="77777777" w:rsidR="006A04C0" w:rsidRPr="00D95890" w:rsidRDefault="006A04C0" w:rsidP="006A04C0">
            <w:pPr>
              <w:jc w:val="center"/>
            </w:pPr>
            <w:r w:rsidRPr="00D95890">
              <w:t>458696.20</w:t>
            </w:r>
          </w:p>
        </w:tc>
        <w:tc>
          <w:tcPr>
            <w:tcW w:w="2621" w:type="dxa"/>
          </w:tcPr>
          <w:p w14:paraId="6413FE82" w14:textId="77777777" w:rsidR="006A04C0" w:rsidRPr="00D95890" w:rsidRDefault="006A04C0" w:rsidP="006A04C0">
            <w:pPr>
              <w:jc w:val="center"/>
            </w:pPr>
            <w:r w:rsidRPr="00D95890">
              <w:t>3289303.52</w:t>
            </w:r>
          </w:p>
        </w:tc>
      </w:tr>
      <w:tr w:rsidR="006A04C0" w:rsidRPr="00602D9A" w14:paraId="42D511F2" w14:textId="77777777" w:rsidTr="006A04C0">
        <w:trPr>
          <w:trHeight w:val="54"/>
          <w:jc w:val="center"/>
        </w:trPr>
        <w:tc>
          <w:tcPr>
            <w:tcW w:w="3914" w:type="dxa"/>
          </w:tcPr>
          <w:p w14:paraId="1BF0ADF3" w14:textId="77777777" w:rsidR="006A04C0" w:rsidRPr="00D95890" w:rsidRDefault="006A04C0" w:rsidP="006A04C0">
            <w:pPr>
              <w:jc w:val="center"/>
            </w:pPr>
            <w:r w:rsidRPr="00D95890">
              <w:t>3</w:t>
            </w:r>
          </w:p>
        </w:tc>
        <w:tc>
          <w:tcPr>
            <w:tcW w:w="2912" w:type="dxa"/>
          </w:tcPr>
          <w:p w14:paraId="7B4E1086" w14:textId="77777777" w:rsidR="006A04C0" w:rsidRPr="00D95890" w:rsidRDefault="006A04C0" w:rsidP="006A04C0">
            <w:pPr>
              <w:jc w:val="center"/>
            </w:pPr>
            <w:r w:rsidRPr="00D95890">
              <w:t>458692.22</w:t>
            </w:r>
          </w:p>
        </w:tc>
        <w:tc>
          <w:tcPr>
            <w:tcW w:w="2621" w:type="dxa"/>
          </w:tcPr>
          <w:p w14:paraId="7CDCEF4B" w14:textId="77777777" w:rsidR="006A04C0" w:rsidRPr="00D95890" w:rsidRDefault="006A04C0" w:rsidP="006A04C0">
            <w:pPr>
              <w:jc w:val="center"/>
            </w:pPr>
            <w:r w:rsidRPr="00D95890">
              <w:t>3289306.90</w:t>
            </w:r>
          </w:p>
        </w:tc>
      </w:tr>
      <w:tr w:rsidR="006A04C0" w:rsidRPr="00602D9A" w14:paraId="01A23C2D" w14:textId="77777777" w:rsidTr="006A04C0">
        <w:trPr>
          <w:trHeight w:val="54"/>
          <w:jc w:val="center"/>
        </w:trPr>
        <w:tc>
          <w:tcPr>
            <w:tcW w:w="3914" w:type="dxa"/>
          </w:tcPr>
          <w:p w14:paraId="031E5AF1" w14:textId="77777777" w:rsidR="006A04C0" w:rsidRPr="00D95890" w:rsidRDefault="006A04C0" w:rsidP="006A04C0">
            <w:pPr>
              <w:jc w:val="center"/>
            </w:pPr>
            <w:r w:rsidRPr="00D95890">
              <w:t>4</w:t>
            </w:r>
          </w:p>
        </w:tc>
        <w:tc>
          <w:tcPr>
            <w:tcW w:w="2912" w:type="dxa"/>
          </w:tcPr>
          <w:p w14:paraId="3E9383DA" w14:textId="77777777" w:rsidR="006A04C0" w:rsidRPr="00D95890" w:rsidRDefault="006A04C0" w:rsidP="006A04C0">
            <w:pPr>
              <w:jc w:val="center"/>
            </w:pPr>
            <w:r w:rsidRPr="00D95890">
              <w:t>458684.25</w:t>
            </w:r>
          </w:p>
        </w:tc>
        <w:tc>
          <w:tcPr>
            <w:tcW w:w="2621" w:type="dxa"/>
          </w:tcPr>
          <w:p w14:paraId="3C3613CC" w14:textId="77777777" w:rsidR="006A04C0" w:rsidRPr="00D95890" w:rsidRDefault="006A04C0" w:rsidP="006A04C0">
            <w:pPr>
              <w:jc w:val="center"/>
            </w:pPr>
            <w:r w:rsidRPr="00D95890">
              <w:t>3289357.42</w:t>
            </w:r>
          </w:p>
        </w:tc>
      </w:tr>
      <w:tr w:rsidR="006A04C0" w:rsidRPr="00602D9A" w14:paraId="07D1D820" w14:textId="77777777" w:rsidTr="006A04C0">
        <w:trPr>
          <w:trHeight w:val="54"/>
          <w:jc w:val="center"/>
        </w:trPr>
        <w:tc>
          <w:tcPr>
            <w:tcW w:w="3914" w:type="dxa"/>
          </w:tcPr>
          <w:p w14:paraId="47EB2D44" w14:textId="77777777" w:rsidR="006A04C0" w:rsidRPr="00D95890" w:rsidRDefault="006A04C0" w:rsidP="006A04C0">
            <w:pPr>
              <w:jc w:val="center"/>
            </w:pPr>
            <w:r w:rsidRPr="00D95890">
              <w:t>5</w:t>
            </w:r>
          </w:p>
        </w:tc>
        <w:tc>
          <w:tcPr>
            <w:tcW w:w="2912" w:type="dxa"/>
          </w:tcPr>
          <w:p w14:paraId="243455E9" w14:textId="77777777" w:rsidR="006A04C0" w:rsidRPr="00D95890" w:rsidRDefault="006A04C0" w:rsidP="006A04C0">
            <w:pPr>
              <w:jc w:val="center"/>
            </w:pPr>
            <w:r w:rsidRPr="00D95890">
              <w:t>458681.29</w:t>
            </w:r>
          </w:p>
        </w:tc>
        <w:tc>
          <w:tcPr>
            <w:tcW w:w="2621" w:type="dxa"/>
          </w:tcPr>
          <w:p w14:paraId="06D0802C" w14:textId="77777777" w:rsidR="006A04C0" w:rsidRPr="00D95890" w:rsidRDefault="006A04C0" w:rsidP="006A04C0">
            <w:pPr>
              <w:jc w:val="center"/>
            </w:pPr>
            <w:r w:rsidRPr="00D95890">
              <w:t>3289356.96</w:t>
            </w:r>
          </w:p>
        </w:tc>
      </w:tr>
      <w:tr w:rsidR="006A04C0" w:rsidRPr="00602D9A" w14:paraId="05661166" w14:textId="77777777" w:rsidTr="006A04C0">
        <w:trPr>
          <w:trHeight w:val="54"/>
          <w:jc w:val="center"/>
        </w:trPr>
        <w:tc>
          <w:tcPr>
            <w:tcW w:w="3914" w:type="dxa"/>
          </w:tcPr>
          <w:p w14:paraId="185D09B0" w14:textId="77777777" w:rsidR="006A04C0" w:rsidRPr="00D95890" w:rsidRDefault="006A04C0" w:rsidP="006A04C0">
            <w:pPr>
              <w:jc w:val="center"/>
            </w:pPr>
            <w:r w:rsidRPr="00D95890">
              <w:t>6</w:t>
            </w:r>
          </w:p>
        </w:tc>
        <w:tc>
          <w:tcPr>
            <w:tcW w:w="2912" w:type="dxa"/>
          </w:tcPr>
          <w:p w14:paraId="4449520B" w14:textId="77777777" w:rsidR="006A04C0" w:rsidRPr="00D95890" w:rsidRDefault="006A04C0" w:rsidP="006A04C0">
            <w:pPr>
              <w:jc w:val="center"/>
            </w:pPr>
            <w:r w:rsidRPr="00D95890">
              <w:t>458689.42</w:t>
            </w:r>
          </w:p>
        </w:tc>
        <w:tc>
          <w:tcPr>
            <w:tcW w:w="2621" w:type="dxa"/>
          </w:tcPr>
          <w:p w14:paraId="4BDD572C" w14:textId="77777777" w:rsidR="006A04C0" w:rsidRPr="00D95890" w:rsidRDefault="006A04C0" w:rsidP="006A04C0">
            <w:pPr>
              <w:jc w:val="center"/>
            </w:pPr>
            <w:r w:rsidRPr="00D95890">
              <w:t>3289305.36</w:t>
            </w:r>
          </w:p>
        </w:tc>
      </w:tr>
      <w:tr w:rsidR="006A04C0" w:rsidRPr="00602D9A" w14:paraId="7800FD77" w14:textId="77777777" w:rsidTr="006A04C0">
        <w:trPr>
          <w:trHeight w:val="54"/>
          <w:jc w:val="center"/>
        </w:trPr>
        <w:tc>
          <w:tcPr>
            <w:tcW w:w="3914" w:type="dxa"/>
          </w:tcPr>
          <w:p w14:paraId="37B62470" w14:textId="77777777" w:rsidR="006A04C0" w:rsidRPr="00D95890" w:rsidRDefault="006A04C0" w:rsidP="006A04C0">
            <w:pPr>
              <w:jc w:val="center"/>
            </w:pPr>
            <w:r w:rsidRPr="00D95890">
              <w:t>1</w:t>
            </w:r>
          </w:p>
        </w:tc>
        <w:tc>
          <w:tcPr>
            <w:tcW w:w="2912" w:type="dxa"/>
          </w:tcPr>
          <w:p w14:paraId="61A0A0DF" w14:textId="77777777" w:rsidR="006A04C0" w:rsidRPr="00D95890" w:rsidRDefault="006A04C0" w:rsidP="006A04C0">
            <w:pPr>
              <w:jc w:val="center"/>
            </w:pPr>
            <w:r w:rsidRPr="00D95890">
              <w:t>458694.26</w:t>
            </w:r>
          </w:p>
        </w:tc>
        <w:tc>
          <w:tcPr>
            <w:tcW w:w="2621" w:type="dxa"/>
          </w:tcPr>
          <w:p w14:paraId="6A487016" w14:textId="77777777" w:rsidR="006A04C0" w:rsidRPr="00D95890" w:rsidRDefault="006A04C0" w:rsidP="006A04C0">
            <w:pPr>
              <w:jc w:val="center"/>
            </w:pPr>
            <w:r w:rsidRPr="00D95890">
              <w:t>3289301.23</w:t>
            </w:r>
          </w:p>
        </w:tc>
      </w:tr>
      <w:tr w:rsidR="006A04C0" w:rsidRPr="00602D9A" w14:paraId="2CCF08AF" w14:textId="77777777" w:rsidTr="006A04C0">
        <w:trPr>
          <w:trHeight w:val="54"/>
          <w:jc w:val="center"/>
        </w:trPr>
        <w:tc>
          <w:tcPr>
            <w:tcW w:w="3914" w:type="dxa"/>
          </w:tcPr>
          <w:p w14:paraId="5908B9A3" w14:textId="77777777" w:rsidR="006A04C0" w:rsidRPr="00D95890" w:rsidRDefault="006A04C0" w:rsidP="006A04C0">
            <w:pPr>
              <w:jc w:val="center"/>
            </w:pPr>
            <w:r w:rsidRPr="00D95890">
              <w:t>Граница1(2)</w:t>
            </w:r>
          </w:p>
        </w:tc>
        <w:tc>
          <w:tcPr>
            <w:tcW w:w="2912" w:type="dxa"/>
          </w:tcPr>
          <w:p w14:paraId="3EC68259" w14:textId="77777777" w:rsidR="006A04C0" w:rsidRPr="00D95890" w:rsidRDefault="006A04C0" w:rsidP="006A04C0">
            <w:pPr>
              <w:jc w:val="center"/>
            </w:pPr>
            <w:r w:rsidRPr="00D95890">
              <w:t>–</w:t>
            </w:r>
          </w:p>
        </w:tc>
        <w:tc>
          <w:tcPr>
            <w:tcW w:w="2621" w:type="dxa"/>
          </w:tcPr>
          <w:p w14:paraId="60836BE5" w14:textId="77777777" w:rsidR="006A04C0" w:rsidRPr="00D95890" w:rsidRDefault="006A04C0" w:rsidP="006A04C0">
            <w:pPr>
              <w:jc w:val="center"/>
            </w:pPr>
            <w:r w:rsidRPr="00D95890">
              <w:t>–</w:t>
            </w:r>
          </w:p>
        </w:tc>
      </w:tr>
      <w:tr w:rsidR="006A04C0" w:rsidRPr="00602D9A" w14:paraId="10159297" w14:textId="77777777" w:rsidTr="006A04C0">
        <w:trPr>
          <w:trHeight w:val="54"/>
          <w:jc w:val="center"/>
        </w:trPr>
        <w:tc>
          <w:tcPr>
            <w:tcW w:w="3914" w:type="dxa"/>
          </w:tcPr>
          <w:p w14:paraId="1D8CE8E9" w14:textId="77777777" w:rsidR="006A04C0" w:rsidRPr="00D95890" w:rsidRDefault="006A04C0" w:rsidP="006A04C0">
            <w:pPr>
              <w:jc w:val="center"/>
            </w:pPr>
            <w:r w:rsidRPr="00D95890">
              <w:t>7</w:t>
            </w:r>
          </w:p>
        </w:tc>
        <w:tc>
          <w:tcPr>
            <w:tcW w:w="2912" w:type="dxa"/>
          </w:tcPr>
          <w:p w14:paraId="41CFE320" w14:textId="77777777" w:rsidR="006A04C0" w:rsidRPr="00D95890" w:rsidRDefault="006A04C0" w:rsidP="006A04C0">
            <w:pPr>
              <w:jc w:val="center"/>
            </w:pPr>
            <w:r w:rsidRPr="00D95890">
              <w:t>458362.12</w:t>
            </w:r>
          </w:p>
        </w:tc>
        <w:tc>
          <w:tcPr>
            <w:tcW w:w="2621" w:type="dxa"/>
          </w:tcPr>
          <w:p w14:paraId="5F490A1B" w14:textId="77777777" w:rsidR="006A04C0" w:rsidRPr="00D95890" w:rsidRDefault="006A04C0" w:rsidP="006A04C0">
            <w:pPr>
              <w:jc w:val="center"/>
            </w:pPr>
            <w:r w:rsidRPr="00D95890">
              <w:t>3289305.10</w:t>
            </w:r>
          </w:p>
        </w:tc>
      </w:tr>
      <w:tr w:rsidR="006A04C0" w:rsidRPr="00602D9A" w14:paraId="0AF6AB19" w14:textId="77777777" w:rsidTr="006A04C0">
        <w:trPr>
          <w:trHeight w:val="54"/>
          <w:jc w:val="center"/>
        </w:trPr>
        <w:tc>
          <w:tcPr>
            <w:tcW w:w="3914" w:type="dxa"/>
          </w:tcPr>
          <w:p w14:paraId="26A56A19" w14:textId="77777777" w:rsidR="006A04C0" w:rsidRPr="00D95890" w:rsidRDefault="006A04C0" w:rsidP="006A04C0">
            <w:pPr>
              <w:jc w:val="center"/>
            </w:pPr>
            <w:r w:rsidRPr="00D95890">
              <w:t>8</w:t>
            </w:r>
          </w:p>
        </w:tc>
        <w:tc>
          <w:tcPr>
            <w:tcW w:w="2912" w:type="dxa"/>
          </w:tcPr>
          <w:p w14:paraId="32E4003F" w14:textId="77777777" w:rsidR="006A04C0" w:rsidRPr="00D95890" w:rsidRDefault="006A04C0" w:rsidP="006A04C0">
            <w:pPr>
              <w:jc w:val="center"/>
            </w:pPr>
            <w:r w:rsidRPr="00D95890">
              <w:t>458359.59</w:t>
            </w:r>
          </w:p>
        </w:tc>
        <w:tc>
          <w:tcPr>
            <w:tcW w:w="2621" w:type="dxa"/>
          </w:tcPr>
          <w:p w14:paraId="6FEA4F72" w14:textId="77777777" w:rsidR="006A04C0" w:rsidRPr="00D95890" w:rsidRDefault="006A04C0" w:rsidP="006A04C0">
            <w:pPr>
              <w:jc w:val="center"/>
            </w:pPr>
            <w:r w:rsidRPr="00D95890">
              <w:t>3289323.17</w:t>
            </w:r>
          </w:p>
        </w:tc>
      </w:tr>
      <w:tr w:rsidR="006A04C0" w:rsidRPr="00602D9A" w14:paraId="61068282" w14:textId="77777777" w:rsidTr="006A04C0">
        <w:trPr>
          <w:trHeight w:val="54"/>
          <w:jc w:val="center"/>
        </w:trPr>
        <w:tc>
          <w:tcPr>
            <w:tcW w:w="3914" w:type="dxa"/>
          </w:tcPr>
          <w:p w14:paraId="340E9A1A" w14:textId="77777777" w:rsidR="006A04C0" w:rsidRPr="00D95890" w:rsidRDefault="006A04C0" w:rsidP="006A04C0">
            <w:pPr>
              <w:jc w:val="center"/>
            </w:pPr>
            <w:r w:rsidRPr="00D95890">
              <w:t>9</w:t>
            </w:r>
          </w:p>
        </w:tc>
        <w:tc>
          <w:tcPr>
            <w:tcW w:w="2912" w:type="dxa"/>
          </w:tcPr>
          <w:p w14:paraId="2F3A9DE1" w14:textId="77777777" w:rsidR="006A04C0" w:rsidRPr="00D95890" w:rsidRDefault="006A04C0" w:rsidP="006A04C0">
            <w:pPr>
              <w:jc w:val="center"/>
            </w:pPr>
            <w:r w:rsidRPr="00D95890">
              <w:t>458359.30</w:t>
            </w:r>
          </w:p>
        </w:tc>
        <w:tc>
          <w:tcPr>
            <w:tcW w:w="2621" w:type="dxa"/>
          </w:tcPr>
          <w:p w14:paraId="76C790AF" w14:textId="77777777" w:rsidR="006A04C0" w:rsidRPr="00D95890" w:rsidRDefault="006A04C0" w:rsidP="006A04C0">
            <w:pPr>
              <w:jc w:val="center"/>
            </w:pPr>
            <w:r w:rsidRPr="00D95890">
              <w:t>3289323.12</w:t>
            </w:r>
          </w:p>
        </w:tc>
      </w:tr>
      <w:tr w:rsidR="006A04C0" w:rsidRPr="00602D9A" w14:paraId="4020E0C7" w14:textId="77777777" w:rsidTr="006A04C0">
        <w:trPr>
          <w:trHeight w:val="54"/>
          <w:jc w:val="center"/>
        </w:trPr>
        <w:tc>
          <w:tcPr>
            <w:tcW w:w="3914" w:type="dxa"/>
          </w:tcPr>
          <w:p w14:paraId="51C995A9" w14:textId="77777777" w:rsidR="006A04C0" w:rsidRPr="00D95890" w:rsidRDefault="006A04C0" w:rsidP="006A04C0">
            <w:pPr>
              <w:jc w:val="center"/>
            </w:pPr>
            <w:r w:rsidRPr="00D95890">
              <w:t>10</w:t>
            </w:r>
          </w:p>
        </w:tc>
        <w:tc>
          <w:tcPr>
            <w:tcW w:w="2912" w:type="dxa"/>
          </w:tcPr>
          <w:p w14:paraId="3D7F4578" w14:textId="77777777" w:rsidR="006A04C0" w:rsidRPr="00D95890" w:rsidRDefault="006A04C0" w:rsidP="006A04C0">
            <w:pPr>
              <w:jc w:val="center"/>
            </w:pPr>
            <w:r w:rsidRPr="00D95890">
              <w:t>458356.62</w:t>
            </w:r>
          </w:p>
        </w:tc>
        <w:tc>
          <w:tcPr>
            <w:tcW w:w="2621" w:type="dxa"/>
          </w:tcPr>
          <w:p w14:paraId="5698D499" w14:textId="77777777" w:rsidR="006A04C0" w:rsidRPr="00D95890" w:rsidRDefault="006A04C0" w:rsidP="006A04C0">
            <w:pPr>
              <w:jc w:val="center"/>
            </w:pPr>
            <w:r w:rsidRPr="00D95890">
              <w:t>3289322.77</w:t>
            </w:r>
          </w:p>
        </w:tc>
      </w:tr>
      <w:tr w:rsidR="006A04C0" w:rsidRPr="00602D9A" w14:paraId="51829A08" w14:textId="77777777" w:rsidTr="006A04C0">
        <w:trPr>
          <w:trHeight w:val="54"/>
          <w:jc w:val="center"/>
        </w:trPr>
        <w:tc>
          <w:tcPr>
            <w:tcW w:w="3914" w:type="dxa"/>
          </w:tcPr>
          <w:p w14:paraId="485BFB0C" w14:textId="77777777" w:rsidR="006A04C0" w:rsidRPr="00D95890" w:rsidRDefault="006A04C0" w:rsidP="006A04C0">
            <w:pPr>
              <w:jc w:val="center"/>
            </w:pPr>
            <w:r w:rsidRPr="00D95890">
              <w:t>11</w:t>
            </w:r>
          </w:p>
        </w:tc>
        <w:tc>
          <w:tcPr>
            <w:tcW w:w="2912" w:type="dxa"/>
          </w:tcPr>
          <w:p w14:paraId="0BBAE383" w14:textId="77777777" w:rsidR="006A04C0" w:rsidRPr="00D95890" w:rsidRDefault="006A04C0" w:rsidP="006A04C0">
            <w:pPr>
              <w:jc w:val="center"/>
            </w:pPr>
            <w:r w:rsidRPr="00D95890">
              <w:t>458359.14</w:t>
            </w:r>
          </w:p>
        </w:tc>
        <w:tc>
          <w:tcPr>
            <w:tcW w:w="2621" w:type="dxa"/>
          </w:tcPr>
          <w:p w14:paraId="1BB6DE80" w14:textId="77777777" w:rsidR="006A04C0" w:rsidRPr="00D95890" w:rsidRDefault="006A04C0" w:rsidP="006A04C0">
            <w:pPr>
              <w:jc w:val="center"/>
            </w:pPr>
            <w:r w:rsidRPr="00D95890">
              <w:t>3289304.68</w:t>
            </w:r>
          </w:p>
        </w:tc>
      </w:tr>
      <w:tr w:rsidR="006A04C0" w:rsidRPr="00602D9A" w14:paraId="5A45A7BA" w14:textId="77777777" w:rsidTr="006A04C0">
        <w:trPr>
          <w:trHeight w:val="54"/>
          <w:jc w:val="center"/>
        </w:trPr>
        <w:tc>
          <w:tcPr>
            <w:tcW w:w="3914" w:type="dxa"/>
          </w:tcPr>
          <w:p w14:paraId="1A5C1454" w14:textId="77777777" w:rsidR="006A04C0" w:rsidRPr="00D95890" w:rsidRDefault="006A04C0" w:rsidP="006A04C0">
            <w:pPr>
              <w:jc w:val="center"/>
            </w:pPr>
            <w:r w:rsidRPr="00D95890">
              <w:t>7</w:t>
            </w:r>
          </w:p>
        </w:tc>
        <w:tc>
          <w:tcPr>
            <w:tcW w:w="2912" w:type="dxa"/>
          </w:tcPr>
          <w:p w14:paraId="598491D0" w14:textId="77777777" w:rsidR="006A04C0" w:rsidRPr="00D95890" w:rsidRDefault="006A04C0" w:rsidP="006A04C0">
            <w:pPr>
              <w:jc w:val="center"/>
            </w:pPr>
            <w:r w:rsidRPr="00D95890">
              <w:t>458362.12</w:t>
            </w:r>
          </w:p>
        </w:tc>
        <w:tc>
          <w:tcPr>
            <w:tcW w:w="2621" w:type="dxa"/>
          </w:tcPr>
          <w:p w14:paraId="4DDAB459" w14:textId="77777777" w:rsidR="006A04C0" w:rsidRDefault="006A04C0" w:rsidP="006A04C0">
            <w:pPr>
              <w:jc w:val="center"/>
            </w:pPr>
            <w:r w:rsidRPr="00D95890">
              <w:t>3289305.10</w:t>
            </w:r>
          </w:p>
        </w:tc>
      </w:tr>
    </w:tbl>
    <w:p w14:paraId="3D406BE7" w14:textId="77777777" w:rsidR="009F101B" w:rsidRDefault="009F101B" w:rsidP="00AC6226">
      <w:pPr>
        <w:tabs>
          <w:tab w:val="left" w:pos="255"/>
          <w:tab w:val="center" w:pos="4843"/>
        </w:tabs>
      </w:pPr>
    </w:p>
    <w:p w14:paraId="6B7854E2" w14:textId="77777777" w:rsidR="009F101B" w:rsidRDefault="009F101B" w:rsidP="00AC6226">
      <w:pPr>
        <w:tabs>
          <w:tab w:val="left" w:pos="255"/>
          <w:tab w:val="center" w:pos="4843"/>
        </w:tabs>
      </w:pPr>
    </w:p>
    <w:p w14:paraId="025D4563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3AC38832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B8E00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6A18FE71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4CA9BF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28FA9745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5BE63135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227320F8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308A03D0" w14:textId="77777777" w:rsidR="00E5031F" w:rsidRDefault="006A04C0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577678FB" wp14:editId="770C1B3C">
                  <wp:extent cx="6434455" cy="644334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схема пс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64433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C122EC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416581D7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FF0000"/>
                <w:sz w:val="23"/>
                <w:szCs w:val="23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6E32E13B" w14:textId="77777777" w:rsidR="00A603A6" w:rsidRDefault="006A04C0" w:rsidP="00A603A6">
            <w:pPr>
              <w:pStyle w:val="Default"/>
              <w:rPr>
                <w:sz w:val="23"/>
                <w:szCs w:val="23"/>
              </w:rPr>
            </w:pPr>
            <w:r>
              <w:rPr>
                <w:color w:val="0000CC"/>
                <w:sz w:val="23"/>
                <w:szCs w:val="23"/>
              </w:rPr>
              <w:t>28:01:040717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30F78341" w14:textId="77777777" w:rsidR="001E1206" w:rsidRPr="00915A6A" w:rsidRDefault="006A04C0" w:rsidP="0099720D">
            <w:pPr>
              <w:pStyle w:val="Default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28:01:000000:155</w:t>
            </w:r>
            <w:r w:rsidR="00977B52">
              <w:rPr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4E9935A2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35C48118" w14:textId="77777777" w:rsidR="009063A1" w:rsidRPr="00915A6A" w:rsidRDefault="00780252" w:rsidP="00915A6A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2439A7">
              <w:rPr>
                <w:b/>
                <w:sz w:val="20"/>
                <w:szCs w:val="20"/>
              </w:rPr>
              <w:t>2</w:t>
            </w:r>
            <w:r w:rsidR="006A04C0">
              <w:rPr>
                <w:b/>
                <w:sz w:val="20"/>
                <w:szCs w:val="20"/>
              </w:rPr>
              <w:t>5</w:t>
            </w:r>
            <w:r w:rsidR="008B393C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66AB5F5E" w14:textId="77777777" w:rsidR="003B7482" w:rsidRDefault="003B7482"/>
    <w:sectPr w:rsidR="003B7482" w:rsidSect="002C4550">
      <w:footerReference w:type="even" r:id="rId9"/>
      <w:footerReference w:type="default" r:id="rId10"/>
      <w:pgSz w:w="11906" w:h="16838" w:code="9"/>
      <w:pgMar w:top="993" w:right="1085" w:bottom="993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C2B38" w14:textId="77777777" w:rsidR="00BB4CD2" w:rsidRDefault="00BB4CD2">
      <w:r>
        <w:separator/>
      </w:r>
    </w:p>
  </w:endnote>
  <w:endnote w:type="continuationSeparator" w:id="0">
    <w:p w14:paraId="6D8AECAC" w14:textId="77777777" w:rsidR="00BB4CD2" w:rsidRDefault="00BB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6B818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3816468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95E82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F484B" w14:textId="77777777" w:rsidR="00BB4CD2" w:rsidRDefault="00BB4CD2">
      <w:r>
        <w:separator/>
      </w:r>
    </w:p>
  </w:footnote>
  <w:footnote w:type="continuationSeparator" w:id="0">
    <w:p w14:paraId="73B8684B" w14:textId="77777777" w:rsidR="00BB4CD2" w:rsidRDefault="00BB4C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959412485">
    <w:abstractNumId w:val="25"/>
  </w:num>
  <w:num w:numId="2" w16cid:durableId="1678267141">
    <w:abstractNumId w:val="21"/>
  </w:num>
  <w:num w:numId="3" w16cid:durableId="483472171">
    <w:abstractNumId w:val="30"/>
  </w:num>
  <w:num w:numId="4" w16cid:durableId="1586106844">
    <w:abstractNumId w:val="13"/>
  </w:num>
  <w:num w:numId="5" w16cid:durableId="1773360916">
    <w:abstractNumId w:val="10"/>
  </w:num>
  <w:num w:numId="6" w16cid:durableId="349962268">
    <w:abstractNumId w:val="20"/>
  </w:num>
  <w:num w:numId="7" w16cid:durableId="1232539399">
    <w:abstractNumId w:val="14"/>
  </w:num>
  <w:num w:numId="8" w16cid:durableId="2089765416">
    <w:abstractNumId w:val="32"/>
  </w:num>
  <w:num w:numId="9" w16cid:durableId="810485593">
    <w:abstractNumId w:val="6"/>
  </w:num>
  <w:num w:numId="10" w16cid:durableId="738291240">
    <w:abstractNumId w:val="1"/>
  </w:num>
  <w:num w:numId="11" w16cid:durableId="836968306">
    <w:abstractNumId w:val="11"/>
  </w:num>
  <w:num w:numId="12" w16cid:durableId="1178501070">
    <w:abstractNumId w:val="23"/>
  </w:num>
  <w:num w:numId="13" w16cid:durableId="95254734">
    <w:abstractNumId w:val="18"/>
  </w:num>
  <w:num w:numId="14" w16cid:durableId="312023239">
    <w:abstractNumId w:val="24"/>
  </w:num>
  <w:num w:numId="15" w16cid:durableId="1383019348">
    <w:abstractNumId w:val="4"/>
  </w:num>
  <w:num w:numId="16" w16cid:durableId="386422234">
    <w:abstractNumId w:val="27"/>
  </w:num>
  <w:num w:numId="17" w16cid:durableId="383136443">
    <w:abstractNumId w:val="0"/>
  </w:num>
  <w:num w:numId="18" w16cid:durableId="2069381281">
    <w:abstractNumId w:val="31"/>
  </w:num>
  <w:num w:numId="19" w16cid:durableId="2018118842">
    <w:abstractNumId w:val="8"/>
  </w:num>
  <w:num w:numId="20" w16cid:durableId="1953826183">
    <w:abstractNumId w:val="3"/>
  </w:num>
  <w:num w:numId="21" w16cid:durableId="915170429">
    <w:abstractNumId w:val="29"/>
  </w:num>
  <w:num w:numId="22" w16cid:durableId="62535701">
    <w:abstractNumId w:val="9"/>
  </w:num>
  <w:num w:numId="23" w16cid:durableId="494102933">
    <w:abstractNumId w:val="26"/>
  </w:num>
  <w:num w:numId="24" w16cid:durableId="1731927327">
    <w:abstractNumId w:val="16"/>
  </w:num>
  <w:num w:numId="25" w16cid:durableId="1927567677">
    <w:abstractNumId w:val="2"/>
  </w:num>
  <w:num w:numId="26" w16cid:durableId="886380752">
    <w:abstractNumId w:val="17"/>
  </w:num>
  <w:num w:numId="27" w16cid:durableId="46878734">
    <w:abstractNumId w:val="33"/>
  </w:num>
  <w:num w:numId="28" w16cid:durableId="1266577762">
    <w:abstractNumId w:val="22"/>
  </w:num>
  <w:num w:numId="29" w16cid:durableId="1330134742">
    <w:abstractNumId w:val="28"/>
  </w:num>
  <w:num w:numId="30" w16cid:durableId="677736687">
    <w:abstractNumId w:val="12"/>
  </w:num>
  <w:num w:numId="31" w16cid:durableId="1596982029">
    <w:abstractNumId w:val="5"/>
  </w:num>
  <w:num w:numId="32" w16cid:durableId="1625190610">
    <w:abstractNumId w:val="7"/>
  </w:num>
  <w:num w:numId="33" w16cid:durableId="143275412">
    <w:abstractNumId w:val="19"/>
  </w:num>
  <w:num w:numId="34" w16cid:durableId="11534507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38E3"/>
    <w:rsid w:val="0007437B"/>
    <w:rsid w:val="0007484D"/>
    <w:rsid w:val="00083849"/>
    <w:rsid w:val="00092FDE"/>
    <w:rsid w:val="00094F15"/>
    <w:rsid w:val="000A2B3C"/>
    <w:rsid w:val="000A5F15"/>
    <w:rsid w:val="000C4B4D"/>
    <w:rsid w:val="000E0AF3"/>
    <w:rsid w:val="000E1643"/>
    <w:rsid w:val="000E6177"/>
    <w:rsid w:val="000E645B"/>
    <w:rsid w:val="0010239C"/>
    <w:rsid w:val="001126C9"/>
    <w:rsid w:val="00113F97"/>
    <w:rsid w:val="00125755"/>
    <w:rsid w:val="00135E91"/>
    <w:rsid w:val="00137CEE"/>
    <w:rsid w:val="0014239C"/>
    <w:rsid w:val="001575BC"/>
    <w:rsid w:val="00167CF4"/>
    <w:rsid w:val="001A141A"/>
    <w:rsid w:val="001A77EE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6A4B"/>
    <w:rsid w:val="00202900"/>
    <w:rsid w:val="00210975"/>
    <w:rsid w:val="00212C68"/>
    <w:rsid w:val="00216913"/>
    <w:rsid w:val="0022592E"/>
    <w:rsid w:val="00235483"/>
    <w:rsid w:val="00235B59"/>
    <w:rsid w:val="00241321"/>
    <w:rsid w:val="002439A7"/>
    <w:rsid w:val="00244433"/>
    <w:rsid w:val="00260238"/>
    <w:rsid w:val="002625DA"/>
    <w:rsid w:val="00273BB9"/>
    <w:rsid w:val="00281DA4"/>
    <w:rsid w:val="002865C2"/>
    <w:rsid w:val="002C054A"/>
    <w:rsid w:val="002C3202"/>
    <w:rsid w:val="002C4550"/>
    <w:rsid w:val="002E0DB8"/>
    <w:rsid w:val="002E3FCA"/>
    <w:rsid w:val="002E69BF"/>
    <w:rsid w:val="002F4752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B5299"/>
    <w:rsid w:val="003B5517"/>
    <w:rsid w:val="003B6506"/>
    <w:rsid w:val="003B748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77D7B"/>
    <w:rsid w:val="00484838"/>
    <w:rsid w:val="004877B7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06C5"/>
    <w:rsid w:val="00524D0B"/>
    <w:rsid w:val="0054169C"/>
    <w:rsid w:val="0055326E"/>
    <w:rsid w:val="005626AE"/>
    <w:rsid w:val="005724B4"/>
    <w:rsid w:val="00586E6B"/>
    <w:rsid w:val="005B4876"/>
    <w:rsid w:val="005C221A"/>
    <w:rsid w:val="005C3CFE"/>
    <w:rsid w:val="005C444A"/>
    <w:rsid w:val="005D3807"/>
    <w:rsid w:val="005D3BBB"/>
    <w:rsid w:val="005E1638"/>
    <w:rsid w:val="005F08DA"/>
    <w:rsid w:val="005F1DA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4C0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BB6"/>
    <w:rsid w:val="007707BD"/>
    <w:rsid w:val="00774326"/>
    <w:rsid w:val="00777248"/>
    <w:rsid w:val="00780252"/>
    <w:rsid w:val="00787201"/>
    <w:rsid w:val="00797C3F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37144"/>
    <w:rsid w:val="0094494F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9720D"/>
    <w:rsid w:val="009A0C27"/>
    <w:rsid w:val="009A392E"/>
    <w:rsid w:val="009C1687"/>
    <w:rsid w:val="009C73BE"/>
    <w:rsid w:val="009D262A"/>
    <w:rsid w:val="009E7A49"/>
    <w:rsid w:val="009F101B"/>
    <w:rsid w:val="009F36DD"/>
    <w:rsid w:val="009F3C61"/>
    <w:rsid w:val="009F6A58"/>
    <w:rsid w:val="00A006EA"/>
    <w:rsid w:val="00A07CA4"/>
    <w:rsid w:val="00A11DCA"/>
    <w:rsid w:val="00A46414"/>
    <w:rsid w:val="00A50CE2"/>
    <w:rsid w:val="00A55798"/>
    <w:rsid w:val="00A603A6"/>
    <w:rsid w:val="00A627C3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7481"/>
    <w:rsid w:val="00AF407B"/>
    <w:rsid w:val="00B0613E"/>
    <w:rsid w:val="00B30F91"/>
    <w:rsid w:val="00B31482"/>
    <w:rsid w:val="00B322EB"/>
    <w:rsid w:val="00B32C0F"/>
    <w:rsid w:val="00B4125C"/>
    <w:rsid w:val="00B47375"/>
    <w:rsid w:val="00B51BC5"/>
    <w:rsid w:val="00B616D8"/>
    <w:rsid w:val="00B617A4"/>
    <w:rsid w:val="00B65E24"/>
    <w:rsid w:val="00B676F6"/>
    <w:rsid w:val="00B7215F"/>
    <w:rsid w:val="00B90700"/>
    <w:rsid w:val="00B92363"/>
    <w:rsid w:val="00B94730"/>
    <w:rsid w:val="00BA11ED"/>
    <w:rsid w:val="00BA3ACA"/>
    <w:rsid w:val="00BA4D0E"/>
    <w:rsid w:val="00BB4CD2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4879"/>
    <w:rsid w:val="00C24B6C"/>
    <w:rsid w:val="00C26896"/>
    <w:rsid w:val="00C31586"/>
    <w:rsid w:val="00C36FB4"/>
    <w:rsid w:val="00C41846"/>
    <w:rsid w:val="00C449ED"/>
    <w:rsid w:val="00C50C57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2030"/>
    <w:rsid w:val="00DA2FDE"/>
    <w:rsid w:val="00DA3B4D"/>
    <w:rsid w:val="00DC3827"/>
    <w:rsid w:val="00DD1387"/>
    <w:rsid w:val="00DE3412"/>
    <w:rsid w:val="00DF6A6C"/>
    <w:rsid w:val="00DF7293"/>
    <w:rsid w:val="00E05870"/>
    <w:rsid w:val="00E171AE"/>
    <w:rsid w:val="00E24D8E"/>
    <w:rsid w:val="00E25279"/>
    <w:rsid w:val="00E34A2D"/>
    <w:rsid w:val="00E35D5B"/>
    <w:rsid w:val="00E427F8"/>
    <w:rsid w:val="00E439FA"/>
    <w:rsid w:val="00E5031F"/>
    <w:rsid w:val="00E55143"/>
    <w:rsid w:val="00E82666"/>
    <w:rsid w:val="00E8299C"/>
    <w:rsid w:val="00E83290"/>
    <w:rsid w:val="00E85DA1"/>
    <w:rsid w:val="00E8672D"/>
    <w:rsid w:val="00EA0AD3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2744A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CC52B"/>
  <w15:docId w15:val="{689BF007-9C94-4907-AAD5-09B83DEFA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00EEE-55DB-4866-8CE6-6EDA8CC1F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PBPROG121</dc:creator>
  <cp:lastModifiedBy>Быкова Екатерина Андреевна</cp:lastModifiedBy>
  <cp:revision>5</cp:revision>
  <cp:lastPrinted>2026-07-23T03:07:00Z</cp:lastPrinted>
  <dcterms:created xsi:type="dcterms:W3CDTF">2026-07-23T03:08:00Z</dcterms:created>
  <dcterms:modified xsi:type="dcterms:W3CDTF">2026-08-17T05:14:00Z</dcterms:modified>
</cp:coreProperties>
</file>